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19500B" w:rsidRPr="003F7052" w:rsidTr="008A128E">
        <w:trPr>
          <w:trHeight w:val="1130"/>
        </w:trPr>
        <w:tc>
          <w:tcPr>
            <w:tcW w:w="9889" w:type="dxa"/>
          </w:tcPr>
          <w:p w:rsidR="0019500B" w:rsidRPr="003F7052" w:rsidRDefault="006C77E9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7.75pt">
                  <v:imagedata r:id="rId6" o:title=""/>
                </v:shape>
              </w:pict>
            </w:r>
          </w:p>
        </w:tc>
      </w:tr>
    </w:tbl>
    <w:p w:rsidR="0019500B" w:rsidRPr="003F7052" w:rsidRDefault="0019500B" w:rsidP="008A128E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8A128E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 xml:space="preserve">ОЛЬГИНСКОГО МУНИЦИПАЛЬНОГО </w:t>
      </w:r>
      <w:r w:rsidR="00BA6A4D">
        <w:rPr>
          <w:b/>
          <w:szCs w:val="28"/>
        </w:rPr>
        <w:t>ОКРУГА</w:t>
      </w:r>
    </w:p>
    <w:p w:rsidR="0019500B" w:rsidRDefault="0019500B" w:rsidP="008A128E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8A128E">
      <w:pPr>
        <w:jc w:val="center"/>
        <w:rPr>
          <w:b/>
          <w:szCs w:val="28"/>
        </w:rPr>
      </w:pPr>
    </w:p>
    <w:p w:rsidR="0019500B" w:rsidRDefault="00B85727" w:rsidP="008A128E">
      <w:pPr>
        <w:pStyle w:val="ab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0A7219">
      <w:pPr>
        <w:jc w:val="center"/>
        <w:rPr>
          <w:b/>
          <w:szCs w:val="28"/>
        </w:rPr>
      </w:pPr>
    </w:p>
    <w:p w:rsidR="007730F9" w:rsidRPr="000A7219" w:rsidRDefault="007730F9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D378DC" w:rsidRPr="003F7052" w:rsidRDefault="00D378DC" w:rsidP="00D378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решение Думы Ольгинского муниципального </w:t>
            </w:r>
            <w:r w:rsidR="00BA6A4D">
              <w:rPr>
                <w:b/>
                <w:szCs w:val="28"/>
              </w:rPr>
              <w:t>округа</w:t>
            </w:r>
            <w:r>
              <w:rPr>
                <w:b/>
                <w:szCs w:val="28"/>
              </w:rPr>
              <w:t xml:space="preserve"> от </w:t>
            </w:r>
            <w:r w:rsidR="00BA6A4D">
              <w:rPr>
                <w:b/>
                <w:szCs w:val="28"/>
              </w:rPr>
              <w:t>27</w:t>
            </w:r>
            <w:r>
              <w:rPr>
                <w:b/>
                <w:szCs w:val="28"/>
              </w:rPr>
              <w:t>.12.202</w:t>
            </w:r>
            <w:r w:rsidR="00BA6A4D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 xml:space="preserve"> № </w:t>
            </w:r>
            <w:r w:rsidR="00BA6A4D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>-НПА «</w:t>
            </w:r>
            <w:r w:rsidR="00C022A5">
              <w:rPr>
                <w:b/>
                <w:szCs w:val="28"/>
              </w:rPr>
              <w:t xml:space="preserve">О </w:t>
            </w:r>
            <w:r w:rsidRPr="003F7052">
              <w:rPr>
                <w:b/>
                <w:szCs w:val="28"/>
              </w:rPr>
              <w:t xml:space="preserve">бюджете Ольгинского муниципального </w:t>
            </w:r>
            <w:r w:rsidR="00BA6A4D">
              <w:rPr>
                <w:b/>
                <w:szCs w:val="28"/>
              </w:rPr>
              <w:t>округа</w:t>
            </w:r>
          </w:p>
          <w:p w:rsidR="0019500B" w:rsidRPr="003F7052" w:rsidRDefault="00D378DC" w:rsidP="00BA6A4D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</w:t>
            </w:r>
            <w:r w:rsidR="00BA6A4D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 xml:space="preserve"> год и плановый период 202</w:t>
            </w:r>
            <w:r w:rsidR="00BA6A4D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 xml:space="preserve"> и 202</w:t>
            </w:r>
            <w:r w:rsidR="00BA6A4D">
              <w:rPr>
                <w:b/>
                <w:szCs w:val="28"/>
              </w:rPr>
              <w:t>5</w:t>
            </w:r>
            <w:r w:rsidRPr="00333C41">
              <w:rPr>
                <w:b/>
                <w:szCs w:val="28"/>
              </w:rPr>
              <w:t xml:space="preserve"> годов</w:t>
            </w:r>
            <w:r>
              <w:rPr>
                <w:b/>
                <w:szCs w:val="28"/>
              </w:rPr>
              <w:t>»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1" w:name="_GoBack"/>
      <w:bookmarkEnd w:id="1"/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796D65" w:rsidRDefault="0019500B" w:rsidP="00796D65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</w:t>
      </w:r>
      <w:r w:rsidR="00BA6A4D">
        <w:rPr>
          <w:szCs w:val="28"/>
        </w:rPr>
        <w:t>округ</w:t>
      </w:r>
      <w:r>
        <w:rPr>
          <w:szCs w:val="28"/>
        </w:rPr>
        <w:t xml:space="preserve">а </w:t>
      </w:r>
      <w:r w:rsidR="00796D65">
        <w:rPr>
          <w:szCs w:val="28"/>
        </w:rPr>
        <w:t xml:space="preserve">Приморского края     </w:t>
      </w:r>
      <w:r w:rsidR="002F6305">
        <w:rPr>
          <w:szCs w:val="28"/>
        </w:rPr>
        <w:t xml:space="preserve">              </w:t>
      </w:r>
      <w:r w:rsidR="00010DA6">
        <w:rPr>
          <w:szCs w:val="28"/>
        </w:rPr>
        <w:t xml:space="preserve">         </w:t>
      </w:r>
      <w:r w:rsidR="00E35B29">
        <w:rPr>
          <w:szCs w:val="28"/>
        </w:rPr>
        <w:t xml:space="preserve">  26 </w:t>
      </w:r>
      <w:r w:rsidR="002F6305">
        <w:rPr>
          <w:szCs w:val="28"/>
        </w:rPr>
        <w:t>декабря</w:t>
      </w:r>
      <w:r w:rsidR="005339C4">
        <w:rPr>
          <w:szCs w:val="28"/>
        </w:rPr>
        <w:t xml:space="preserve"> </w:t>
      </w:r>
      <w:r w:rsidR="00796D65">
        <w:rPr>
          <w:szCs w:val="28"/>
        </w:rPr>
        <w:t>2023 года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A85FFC" w:rsidRDefault="0084726C" w:rsidP="00D378DC">
      <w:pPr>
        <w:pStyle w:val="a3"/>
        <w:tabs>
          <w:tab w:val="clear" w:pos="4153"/>
          <w:tab w:val="clear" w:pos="8306"/>
        </w:tabs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>кодексом Российской Федерации, Уставом Ольгинского муниципального округа, П</w:t>
      </w:r>
      <w:r w:rsidRPr="003F7052">
        <w:rPr>
          <w:szCs w:val="28"/>
        </w:rPr>
        <w:t xml:space="preserve">оложением </w:t>
      </w:r>
      <w:r w:rsidR="00C33636">
        <w:rPr>
          <w:szCs w:val="28"/>
        </w:rPr>
        <w:t>о</w:t>
      </w:r>
      <w:r w:rsidRPr="003F7052">
        <w:rPr>
          <w:szCs w:val="28"/>
        </w:rPr>
        <w:t xml:space="preserve"> бюджетном устройстве, бюджетном процессе в Ольгинском муниципальном </w:t>
      </w:r>
      <w:r>
        <w:rPr>
          <w:szCs w:val="28"/>
        </w:rPr>
        <w:t>округе</w:t>
      </w:r>
      <w:r w:rsidR="00E71BE8">
        <w:rPr>
          <w:szCs w:val="28"/>
        </w:rPr>
        <w:t xml:space="preserve"> Приморского края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>о округа При</w:t>
      </w:r>
      <w:r w:rsidR="00B457DB">
        <w:rPr>
          <w:szCs w:val="28"/>
        </w:rPr>
        <w:t xml:space="preserve">морского края от </w:t>
      </w:r>
      <w:r w:rsidR="002F6305">
        <w:rPr>
          <w:szCs w:val="28"/>
        </w:rPr>
        <w:t>29.08</w:t>
      </w:r>
      <w:r w:rsidR="00F624D3">
        <w:rPr>
          <w:szCs w:val="28"/>
        </w:rPr>
        <w:t xml:space="preserve">.2023 № </w:t>
      </w:r>
      <w:r w:rsidR="002F6305">
        <w:rPr>
          <w:szCs w:val="28"/>
        </w:rPr>
        <w:t>96</w:t>
      </w:r>
      <w:r w:rsidR="00887D2D">
        <w:rPr>
          <w:szCs w:val="28"/>
        </w:rPr>
        <w:t xml:space="preserve"> - НПА</w:t>
      </w:r>
      <w:r w:rsidR="00A85FFC">
        <w:rPr>
          <w:szCs w:val="28"/>
        </w:rPr>
        <w:t>:</w:t>
      </w:r>
    </w:p>
    <w:p w:rsidR="00A85FFC" w:rsidRDefault="00A85FFC" w:rsidP="00D378DC">
      <w:pPr>
        <w:pStyle w:val="a3"/>
        <w:tabs>
          <w:tab w:val="clear" w:pos="4153"/>
          <w:tab w:val="clear" w:pos="8306"/>
        </w:tabs>
        <w:ind w:firstLine="709"/>
        <w:jc w:val="both"/>
        <w:rPr>
          <w:szCs w:val="28"/>
        </w:rPr>
      </w:pPr>
    </w:p>
    <w:p w:rsidR="00C2404C" w:rsidRDefault="00A85FFC" w:rsidP="00D378DC">
      <w:pPr>
        <w:pStyle w:val="a3"/>
        <w:tabs>
          <w:tab w:val="clear" w:pos="4153"/>
          <w:tab w:val="clear" w:pos="8306"/>
        </w:tabs>
        <w:ind w:firstLine="709"/>
        <w:jc w:val="both"/>
        <w:rPr>
          <w:szCs w:val="28"/>
        </w:rPr>
      </w:pPr>
      <w:r>
        <w:rPr>
          <w:szCs w:val="28"/>
        </w:rPr>
        <w:t>1. В</w:t>
      </w:r>
      <w:r w:rsidR="00803F3B" w:rsidRPr="00803F3B">
        <w:rPr>
          <w:szCs w:val="28"/>
        </w:rPr>
        <w:t>нести в решение Думы Ольгинского муниципального о</w:t>
      </w:r>
      <w:r w:rsidR="003A12A6">
        <w:rPr>
          <w:szCs w:val="28"/>
        </w:rPr>
        <w:t xml:space="preserve">круга Приморского края от 27.12.2022 № 8-НПА «О </w:t>
      </w:r>
      <w:r w:rsidR="00803F3B" w:rsidRPr="00803F3B">
        <w:rPr>
          <w:szCs w:val="28"/>
        </w:rPr>
        <w:t>бюджете Ольгинского муниципального округа на 2023 год и плановый период 2024 и 2025 годов» (далее - Решение) следующие изменения:</w:t>
      </w:r>
    </w:p>
    <w:p w:rsidR="00D378DC" w:rsidRDefault="000077F1" w:rsidP="00803F3B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D378DC">
        <w:rPr>
          <w:szCs w:val="28"/>
        </w:rPr>
        <w:t>1.</w:t>
      </w:r>
      <w:r w:rsidR="004E08EA">
        <w:rPr>
          <w:szCs w:val="28"/>
        </w:rPr>
        <w:t>1.</w:t>
      </w:r>
      <w:r w:rsidR="00D378DC">
        <w:rPr>
          <w:szCs w:val="28"/>
        </w:rPr>
        <w:t xml:space="preserve"> пункт 1 изложить в новой редакции:</w:t>
      </w:r>
    </w:p>
    <w:p w:rsidR="005A024C" w:rsidRPr="003F7052" w:rsidRDefault="005A024C" w:rsidP="005A024C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2023</w:t>
      </w:r>
      <w:r w:rsidRPr="003F7052">
        <w:rPr>
          <w:szCs w:val="28"/>
        </w:rPr>
        <w:t xml:space="preserve"> год:</w:t>
      </w:r>
    </w:p>
    <w:p w:rsidR="005A024C" w:rsidRPr="003F7052" w:rsidRDefault="005A024C" w:rsidP="005A024C">
      <w:pPr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973F96">
        <w:t>804 183 145,37</w:t>
      </w:r>
      <w:r w:rsidR="00514E59">
        <w:t xml:space="preserve"> </w:t>
      </w:r>
      <w:r w:rsidR="00395011">
        <w:rPr>
          <w:szCs w:val="28"/>
        </w:rPr>
        <w:t>рублей</w:t>
      </w:r>
      <w:r w:rsidR="0046029C">
        <w:rPr>
          <w:szCs w:val="28"/>
        </w:rPr>
        <w:t>,</w:t>
      </w:r>
      <w:r w:rsidRPr="003F7052">
        <w:rPr>
          <w:szCs w:val="28"/>
        </w:rPr>
        <w:t xml:space="preserve">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</w:t>
      </w:r>
      <w:r w:rsidR="00900DFE">
        <w:rPr>
          <w:szCs w:val="28"/>
        </w:rPr>
        <w:t>526 051 568,39</w:t>
      </w:r>
      <w:r w:rsidR="00395011"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FA592C">
        <w:rPr>
          <w:szCs w:val="28"/>
        </w:rPr>
        <w:t>845 249 453,46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</w:t>
      </w:r>
      <w:bookmarkStart w:id="2" w:name="OLE_LINK3"/>
      <w:bookmarkStart w:id="3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</w:r>
      <w:r w:rsidR="00CA0343" w:rsidRPr="00950481">
        <w:rPr>
          <w:szCs w:val="28"/>
        </w:rPr>
        <w:t>4</w:t>
      </w:r>
      <w:r w:rsidR="00B9429B">
        <w:rPr>
          <w:szCs w:val="28"/>
        </w:rPr>
        <w:t>1</w:t>
      </w:r>
      <w:r w:rsidR="00343900" w:rsidRPr="00950481">
        <w:rPr>
          <w:szCs w:val="28"/>
        </w:rPr>
        <w:t> </w:t>
      </w:r>
      <w:r w:rsidR="00CA0343" w:rsidRPr="00950481">
        <w:rPr>
          <w:szCs w:val="28"/>
        </w:rPr>
        <w:t>066</w:t>
      </w:r>
      <w:r w:rsidR="00343900" w:rsidRPr="00950481">
        <w:rPr>
          <w:szCs w:val="28"/>
        </w:rPr>
        <w:t xml:space="preserve"> </w:t>
      </w:r>
      <w:r w:rsidR="00CA0343" w:rsidRPr="00950481">
        <w:rPr>
          <w:szCs w:val="28"/>
        </w:rPr>
        <w:t>308,09</w:t>
      </w:r>
      <w:r w:rsidRPr="003F7052">
        <w:rPr>
          <w:szCs w:val="28"/>
        </w:rPr>
        <w:t xml:space="preserve"> рублей</w:t>
      </w:r>
      <w:bookmarkEnd w:id="2"/>
      <w:bookmarkEnd w:id="3"/>
      <w:r w:rsidR="00F47B2A">
        <w:rPr>
          <w:szCs w:val="28"/>
        </w:rPr>
        <w:t>;</w:t>
      </w:r>
    </w:p>
    <w:p w:rsidR="00A827C2" w:rsidRDefault="0019500B" w:rsidP="0013190F">
      <w:pPr>
        <w:ind w:firstLine="708"/>
        <w:jc w:val="both"/>
        <w:rPr>
          <w:snapToGrid w:val="0"/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 xml:space="preserve">) верхний предел муниципального внутреннего долга Ольгинского муниципального </w:t>
      </w:r>
      <w:r w:rsidR="00673503">
        <w:rPr>
          <w:szCs w:val="28"/>
        </w:rPr>
        <w:t>округа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 w:rsidR="009658ED">
        <w:rPr>
          <w:szCs w:val="28"/>
        </w:rPr>
        <w:t>3</w:t>
      </w:r>
      <w:r w:rsidRPr="003F7052">
        <w:rPr>
          <w:szCs w:val="28"/>
        </w:rPr>
        <w:t xml:space="preserve"> года – в сумме </w:t>
      </w:r>
      <w:r w:rsidR="009658ED">
        <w:rPr>
          <w:szCs w:val="28"/>
        </w:rPr>
        <w:t>0</w:t>
      </w:r>
      <w:r>
        <w:rPr>
          <w:szCs w:val="28"/>
        </w:rPr>
        <w:t xml:space="preserve">,00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  <w:r w:rsidR="00D378DC">
        <w:rPr>
          <w:snapToGrid w:val="0"/>
          <w:szCs w:val="28"/>
        </w:rPr>
        <w:t>»</w:t>
      </w:r>
    </w:p>
    <w:bookmarkEnd w:id="0"/>
    <w:p w:rsidR="00AE4ED0" w:rsidRDefault="0013190F" w:rsidP="00AE4ED0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="00AE4ED0" w:rsidRPr="003F7052">
        <w:rPr>
          <w:szCs w:val="28"/>
        </w:rPr>
        <w:t>.</w:t>
      </w:r>
      <w:r w:rsidR="00AE4ED0" w:rsidRPr="00CA4E60">
        <w:rPr>
          <w:szCs w:val="28"/>
        </w:rPr>
        <w:t xml:space="preserve"> </w:t>
      </w:r>
      <w:r w:rsidR="00AE4ED0" w:rsidRPr="00CB448B">
        <w:rPr>
          <w:szCs w:val="28"/>
        </w:rPr>
        <w:t xml:space="preserve">Приложение </w:t>
      </w:r>
      <w:r w:rsidR="00AE4ED0">
        <w:rPr>
          <w:szCs w:val="28"/>
        </w:rPr>
        <w:t>1 к Решению изложить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1</w:t>
      </w:r>
      <w:r w:rsidR="00AE4ED0" w:rsidRPr="00CB448B">
        <w:rPr>
          <w:szCs w:val="28"/>
        </w:rPr>
        <w:t xml:space="preserve"> к настоящему Решению.</w:t>
      </w:r>
    </w:p>
    <w:p w:rsidR="00AE4ED0" w:rsidRDefault="0013190F" w:rsidP="00AE4ED0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AE4ED0">
        <w:rPr>
          <w:szCs w:val="28"/>
        </w:rPr>
        <w:t xml:space="preserve">. </w:t>
      </w:r>
      <w:r w:rsidR="00AE4ED0" w:rsidRPr="006175A2">
        <w:rPr>
          <w:szCs w:val="28"/>
        </w:rPr>
        <w:t xml:space="preserve">Приложение </w:t>
      </w:r>
      <w:r w:rsidR="00D32E7A">
        <w:rPr>
          <w:szCs w:val="28"/>
        </w:rPr>
        <w:t>6</w:t>
      </w:r>
      <w:r w:rsidR="00AE4ED0" w:rsidRPr="006175A2">
        <w:rPr>
          <w:szCs w:val="28"/>
        </w:rPr>
        <w:t xml:space="preserve"> к Решению изложить в редакции Приложения </w:t>
      </w:r>
      <w:r w:rsidR="00AE4ED0">
        <w:rPr>
          <w:szCs w:val="28"/>
        </w:rPr>
        <w:t>2</w:t>
      </w:r>
      <w:r w:rsidR="00AE4ED0" w:rsidRPr="006175A2">
        <w:rPr>
          <w:szCs w:val="28"/>
        </w:rPr>
        <w:t xml:space="preserve"> к настоящему Решению.</w:t>
      </w:r>
    </w:p>
    <w:p w:rsidR="00AE4ED0" w:rsidRDefault="0013190F" w:rsidP="00AE4ED0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AE4ED0">
        <w:rPr>
          <w:szCs w:val="28"/>
        </w:rPr>
        <w:t xml:space="preserve">. </w:t>
      </w:r>
      <w:r w:rsidR="00AE4ED0" w:rsidRPr="00A175F2">
        <w:rPr>
          <w:szCs w:val="28"/>
        </w:rPr>
        <w:t xml:space="preserve">Приложение </w:t>
      </w:r>
      <w:r w:rsidR="001A677C">
        <w:rPr>
          <w:szCs w:val="28"/>
        </w:rPr>
        <w:t>7</w:t>
      </w:r>
      <w:r w:rsidR="00AE4ED0" w:rsidRPr="00A175F2">
        <w:rPr>
          <w:szCs w:val="28"/>
        </w:rPr>
        <w:t xml:space="preserve"> к Решению </w:t>
      </w:r>
      <w:r w:rsidR="00AE4ED0">
        <w:rPr>
          <w:szCs w:val="28"/>
        </w:rPr>
        <w:t>изложить в редакции Приложения 3</w:t>
      </w:r>
      <w:r w:rsidR="00AE4ED0" w:rsidRPr="00A175F2">
        <w:rPr>
          <w:szCs w:val="28"/>
        </w:rPr>
        <w:t xml:space="preserve"> к настоящему Решению.</w:t>
      </w:r>
    </w:p>
    <w:p w:rsidR="00AE4ED0" w:rsidRDefault="0013190F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5</w:t>
      </w:r>
      <w:r w:rsidR="00AE4ED0">
        <w:rPr>
          <w:szCs w:val="28"/>
        </w:rPr>
        <w:t xml:space="preserve">. </w:t>
      </w:r>
      <w:r w:rsidR="00AE4ED0" w:rsidRPr="00CB448B">
        <w:rPr>
          <w:szCs w:val="28"/>
        </w:rPr>
        <w:t xml:space="preserve">Приложение </w:t>
      </w:r>
      <w:r w:rsidR="001A677C">
        <w:rPr>
          <w:szCs w:val="28"/>
        </w:rPr>
        <w:t>8</w:t>
      </w:r>
      <w:r w:rsidR="00AE4ED0">
        <w:rPr>
          <w:szCs w:val="28"/>
        </w:rPr>
        <w:t xml:space="preserve"> к Решению изложить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4</w:t>
      </w:r>
      <w:r w:rsidR="00AE4ED0" w:rsidRPr="00CB448B">
        <w:rPr>
          <w:szCs w:val="28"/>
        </w:rPr>
        <w:t xml:space="preserve"> к настоящему Решению</w:t>
      </w:r>
      <w:r w:rsidR="00AE4ED0">
        <w:rPr>
          <w:szCs w:val="28"/>
        </w:rPr>
        <w:t>.</w:t>
      </w:r>
    </w:p>
    <w:p w:rsidR="00AE4ED0" w:rsidRDefault="0013190F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6</w:t>
      </w:r>
      <w:r w:rsidR="00AE4ED0">
        <w:rPr>
          <w:szCs w:val="28"/>
        </w:rPr>
        <w:t xml:space="preserve">. </w:t>
      </w:r>
      <w:r w:rsidR="00AE4ED0" w:rsidRPr="003C51C8">
        <w:rPr>
          <w:szCs w:val="28"/>
        </w:rPr>
        <w:t xml:space="preserve">Приложение </w:t>
      </w:r>
      <w:r w:rsidR="001A677C">
        <w:rPr>
          <w:szCs w:val="28"/>
        </w:rPr>
        <w:t>9</w:t>
      </w:r>
      <w:r w:rsidR="00AE4ED0" w:rsidRPr="003C51C8">
        <w:rPr>
          <w:szCs w:val="28"/>
        </w:rPr>
        <w:t xml:space="preserve"> к Решению изложить</w:t>
      </w:r>
      <w:r w:rsidR="00AE4ED0">
        <w:rPr>
          <w:szCs w:val="28"/>
        </w:rPr>
        <w:t xml:space="preserve">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5</w:t>
      </w:r>
      <w:r w:rsidR="00AE4ED0" w:rsidRPr="00CB448B">
        <w:rPr>
          <w:szCs w:val="28"/>
        </w:rPr>
        <w:t xml:space="preserve"> к настоящему Решению.</w:t>
      </w:r>
    </w:p>
    <w:p w:rsidR="00CE032B" w:rsidRDefault="0013190F" w:rsidP="00CE032B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7</w:t>
      </w:r>
      <w:r w:rsidR="00CE032B" w:rsidRPr="00CE032B">
        <w:rPr>
          <w:szCs w:val="28"/>
        </w:rPr>
        <w:t>. Опубликовать (обнародовать) настоящее решение в газете «Заветы Ленина» и разместить на официальном сайте Ольгинского муниципального округа в информационно–телекоммуникационной сети «Интернет».</w:t>
      </w:r>
    </w:p>
    <w:p w:rsidR="00AE4ED0" w:rsidRDefault="0013190F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8</w:t>
      </w:r>
      <w:r w:rsidR="00AE4ED0">
        <w:rPr>
          <w:szCs w:val="28"/>
        </w:rPr>
        <w:t xml:space="preserve">. </w:t>
      </w:r>
      <w:r w:rsidR="00AE4ED0" w:rsidRPr="004A2D05">
        <w:rPr>
          <w:szCs w:val="28"/>
        </w:rPr>
        <w:t>Наст</w:t>
      </w:r>
      <w:r w:rsidR="00E35B29">
        <w:rPr>
          <w:szCs w:val="28"/>
        </w:rPr>
        <w:t>оящее Решение вступает в силу с даты</w:t>
      </w:r>
      <w:r w:rsidR="00631D32">
        <w:rPr>
          <w:szCs w:val="28"/>
        </w:rPr>
        <w:t xml:space="preserve"> официального</w:t>
      </w:r>
      <w:r w:rsidR="00AE4ED0">
        <w:rPr>
          <w:szCs w:val="28"/>
        </w:rPr>
        <w:t xml:space="preserve"> опубликования</w:t>
      </w:r>
      <w:r w:rsidR="00AE4ED0" w:rsidRPr="004A2D05">
        <w:rPr>
          <w:szCs w:val="28"/>
        </w:rPr>
        <w:t>.</w:t>
      </w:r>
    </w:p>
    <w:p w:rsidR="0019500B" w:rsidRPr="003F7052" w:rsidRDefault="0019500B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92197D" w:rsidRDefault="00C33636" w:rsidP="005A3F97">
      <w:pPr>
        <w:jc w:val="both"/>
        <w:rPr>
          <w:szCs w:val="28"/>
        </w:rPr>
      </w:pPr>
      <w:r>
        <w:rPr>
          <w:szCs w:val="28"/>
        </w:rPr>
        <w:t>Г</w:t>
      </w:r>
      <w:r w:rsidR="0019500B" w:rsidRPr="003F7052">
        <w:rPr>
          <w:szCs w:val="28"/>
        </w:rPr>
        <w:t>л</w:t>
      </w:r>
      <w:r w:rsidR="0019500B">
        <w:rPr>
          <w:szCs w:val="28"/>
        </w:rPr>
        <w:t>ав</w:t>
      </w:r>
      <w:r>
        <w:rPr>
          <w:szCs w:val="28"/>
        </w:rPr>
        <w:t>а Ольгинского</w:t>
      </w:r>
      <w:r w:rsidR="0019500B" w:rsidRPr="003F7052">
        <w:rPr>
          <w:szCs w:val="28"/>
        </w:rPr>
        <w:t xml:space="preserve"> муниципального </w:t>
      </w:r>
      <w:r w:rsidR="007634B0">
        <w:rPr>
          <w:szCs w:val="28"/>
        </w:rPr>
        <w:t>округа</w:t>
      </w:r>
      <w:r>
        <w:rPr>
          <w:szCs w:val="28"/>
        </w:rPr>
        <w:t xml:space="preserve">              </w:t>
      </w:r>
      <w:r w:rsidR="0019500B">
        <w:rPr>
          <w:szCs w:val="28"/>
        </w:rPr>
        <w:t xml:space="preserve">       </w:t>
      </w:r>
      <w:r w:rsidR="005F6E3D">
        <w:rPr>
          <w:szCs w:val="28"/>
        </w:rPr>
        <w:t xml:space="preserve">  </w:t>
      </w:r>
      <w:r w:rsidR="0019500B">
        <w:rPr>
          <w:szCs w:val="28"/>
        </w:rPr>
        <w:t xml:space="preserve">   </w:t>
      </w:r>
      <w:r w:rsidR="00610BC3">
        <w:rPr>
          <w:szCs w:val="28"/>
        </w:rPr>
        <w:t xml:space="preserve">   </w:t>
      </w:r>
      <w:r w:rsidR="0019500B">
        <w:rPr>
          <w:szCs w:val="28"/>
        </w:rPr>
        <w:t xml:space="preserve">         </w:t>
      </w:r>
      <w:r w:rsidR="00610BC3">
        <w:rPr>
          <w:szCs w:val="28"/>
        </w:rPr>
        <w:t>Е.Э. Ванникова</w:t>
      </w:r>
    </w:p>
    <w:p w:rsidR="00610BC3" w:rsidRDefault="005F6E3D" w:rsidP="005A3F97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311D5E" w:rsidRDefault="0019500B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19500B" w:rsidRDefault="0092197D" w:rsidP="0051135B">
      <w:pPr>
        <w:jc w:val="both"/>
        <w:rPr>
          <w:szCs w:val="28"/>
        </w:rPr>
      </w:pPr>
      <w:r>
        <w:rPr>
          <w:szCs w:val="28"/>
        </w:rPr>
        <w:t>26 декабря</w:t>
      </w:r>
      <w:r w:rsidR="007730F9">
        <w:rPr>
          <w:szCs w:val="28"/>
        </w:rPr>
        <w:t xml:space="preserve"> </w:t>
      </w:r>
      <w:r w:rsidR="0019500B">
        <w:rPr>
          <w:szCs w:val="28"/>
        </w:rPr>
        <w:t>202</w:t>
      </w:r>
      <w:r w:rsidR="00DA6BD9">
        <w:rPr>
          <w:szCs w:val="28"/>
        </w:rPr>
        <w:t>3</w:t>
      </w:r>
      <w:r w:rsidR="0019500B">
        <w:rPr>
          <w:szCs w:val="28"/>
        </w:rPr>
        <w:t xml:space="preserve"> года</w:t>
      </w:r>
    </w:p>
    <w:p w:rsidR="0019500B" w:rsidRPr="003F7052" w:rsidRDefault="0019500B" w:rsidP="0051135B">
      <w:pPr>
        <w:jc w:val="both"/>
        <w:rPr>
          <w:szCs w:val="28"/>
        </w:rPr>
      </w:pPr>
      <w:r>
        <w:rPr>
          <w:szCs w:val="28"/>
        </w:rPr>
        <w:t>№</w:t>
      </w:r>
      <w:r w:rsidR="006403DF">
        <w:rPr>
          <w:szCs w:val="28"/>
        </w:rPr>
        <w:t xml:space="preserve"> 127</w:t>
      </w:r>
      <w:r>
        <w:rPr>
          <w:szCs w:val="28"/>
        </w:rPr>
        <w:t xml:space="preserve">-НПА              </w:t>
      </w:r>
    </w:p>
    <w:sectPr w:rsidR="0019500B" w:rsidRPr="003F7052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7E9" w:rsidRDefault="006C77E9">
      <w:r>
        <w:separator/>
      </w:r>
    </w:p>
  </w:endnote>
  <w:endnote w:type="continuationSeparator" w:id="0">
    <w:p w:rsidR="006C77E9" w:rsidRDefault="006C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7E9" w:rsidRDefault="006C77E9">
      <w:r>
        <w:separator/>
      </w:r>
    </w:p>
  </w:footnote>
  <w:footnote w:type="continuationSeparator" w:id="0">
    <w:p w:rsidR="006C77E9" w:rsidRDefault="006C7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7C2" w:rsidRPr="008F38FB" w:rsidRDefault="00850C0E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A827C2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ED69C1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077F1"/>
    <w:rsid w:val="00010DA6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66CC4"/>
    <w:rsid w:val="00070FF6"/>
    <w:rsid w:val="0007169B"/>
    <w:rsid w:val="00071E99"/>
    <w:rsid w:val="000817BD"/>
    <w:rsid w:val="000949B6"/>
    <w:rsid w:val="00096EB8"/>
    <w:rsid w:val="000A17B8"/>
    <w:rsid w:val="000A632A"/>
    <w:rsid w:val="000A7219"/>
    <w:rsid w:val="000A74A9"/>
    <w:rsid w:val="000B2EF6"/>
    <w:rsid w:val="000B721C"/>
    <w:rsid w:val="000C2644"/>
    <w:rsid w:val="000C4A79"/>
    <w:rsid w:val="000D0626"/>
    <w:rsid w:val="000D4BEA"/>
    <w:rsid w:val="000D534A"/>
    <w:rsid w:val="000D7212"/>
    <w:rsid w:val="000F05FC"/>
    <w:rsid w:val="000F0FA2"/>
    <w:rsid w:val="000F238B"/>
    <w:rsid w:val="000F4C73"/>
    <w:rsid w:val="00103686"/>
    <w:rsid w:val="00104980"/>
    <w:rsid w:val="001118E9"/>
    <w:rsid w:val="0011526E"/>
    <w:rsid w:val="00115B5E"/>
    <w:rsid w:val="0012433C"/>
    <w:rsid w:val="00125887"/>
    <w:rsid w:val="0013190F"/>
    <w:rsid w:val="001328DD"/>
    <w:rsid w:val="001341F5"/>
    <w:rsid w:val="00134AFA"/>
    <w:rsid w:val="0014219B"/>
    <w:rsid w:val="00161D5A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A677C"/>
    <w:rsid w:val="001B0542"/>
    <w:rsid w:val="001B688E"/>
    <w:rsid w:val="001D2977"/>
    <w:rsid w:val="001D516B"/>
    <w:rsid w:val="001E0621"/>
    <w:rsid w:val="001E124A"/>
    <w:rsid w:val="001E3590"/>
    <w:rsid w:val="001E37CB"/>
    <w:rsid w:val="001E5E1F"/>
    <w:rsid w:val="001F1201"/>
    <w:rsid w:val="001F4EE1"/>
    <w:rsid w:val="00203DFD"/>
    <w:rsid w:val="002110C4"/>
    <w:rsid w:val="0021485D"/>
    <w:rsid w:val="0021737A"/>
    <w:rsid w:val="002235AB"/>
    <w:rsid w:val="00224A91"/>
    <w:rsid w:val="00226E3B"/>
    <w:rsid w:val="002324F1"/>
    <w:rsid w:val="00236C83"/>
    <w:rsid w:val="00237693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920D6"/>
    <w:rsid w:val="002943C7"/>
    <w:rsid w:val="00296214"/>
    <w:rsid w:val="002A0F5F"/>
    <w:rsid w:val="002A48BC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2F6305"/>
    <w:rsid w:val="00305195"/>
    <w:rsid w:val="00305845"/>
    <w:rsid w:val="00306695"/>
    <w:rsid w:val="00307DDC"/>
    <w:rsid w:val="003109DF"/>
    <w:rsid w:val="00311D5E"/>
    <w:rsid w:val="00312B36"/>
    <w:rsid w:val="0031749E"/>
    <w:rsid w:val="00317ECE"/>
    <w:rsid w:val="00321E3F"/>
    <w:rsid w:val="003235DD"/>
    <w:rsid w:val="00323FA8"/>
    <w:rsid w:val="00332B05"/>
    <w:rsid w:val="00333C41"/>
    <w:rsid w:val="00334E9A"/>
    <w:rsid w:val="00335711"/>
    <w:rsid w:val="00336F51"/>
    <w:rsid w:val="00337932"/>
    <w:rsid w:val="0034356B"/>
    <w:rsid w:val="00343900"/>
    <w:rsid w:val="00343C05"/>
    <w:rsid w:val="00344A9B"/>
    <w:rsid w:val="00344F23"/>
    <w:rsid w:val="00346037"/>
    <w:rsid w:val="0034770A"/>
    <w:rsid w:val="00350A38"/>
    <w:rsid w:val="003515C1"/>
    <w:rsid w:val="00364F72"/>
    <w:rsid w:val="003676A9"/>
    <w:rsid w:val="003707A5"/>
    <w:rsid w:val="003722A2"/>
    <w:rsid w:val="003775A4"/>
    <w:rsid w:val="003858BD"/>
    <w:rsid w:val="003868A4"/>
    <w:rsid w:val="00386DFF"/>
    <w:rsid w:val="00393E6E"/>
    <w:rsid w:val="00395011"/>
    <w:rsid w:val="0039506C"/>
    <w:rsid w:val="003A12A6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C7422"/>
    <w:rsid w:val="003D0E87"/>
    <w:rsid w:val="003D19C4"/>
    <w:rsid w:val="003D40D1"/>
    <w:rsid w:val="003E44F1"/>
    <w:rsid w:val="003E5A54"/>
    <w:rsid w:val="003F2692"/>
    <w:rsid w:val="003F7052"/>
    <w:rsid w:val="0040361D"/>
    <w:rsid w:val="0040398E"/>
    <w:rsid w:val="004129CB"/>
    <w:rsid w:val="004246E0"/>
    <w:rsid w:val="00431ED9"/>
    <w:rsid w:val="00435A40"/>
    <w:rsid w:val="0044050E"/>
    <w:rsid w:val="0044155A"/>
    <w:rsid w:val="00441687"/>
    <w:rsid w:val="004426EE"/>
    <w:rsid w:val="00443CB8"/>
    <w:rsid w:val="00443DC4"/>
    <w:rsid w:val="00445C15"/>
    <w:rsid w:val="00446D65"/>
    <w:rsid w:val="0045065B"/>
    <w:rsid w:val="0046029C"/>
    <w:rsid w:val="0046297D"/>
    <w:rsid w:val="004724EC"/>
    <w:rsid w:val="004740E1"/>
    <w:rsid w:val="0047435B"/>
    <w:rsid w:val="004818FA"/>
    <w:rsid w:val="0048470C"/>
    <w:rsid w:val="00485AA5"/>
    <w:rsid w:val="00491D08"/>
    <w:rsid w:val="004A1E8A"/>
    <w:rsid w:val="004A7ECB"/>
    <w:rsid w:val="004B2543"/>
    <w:rsid w:val="004B28BD"/>
    <w:rsid w:val="004B7D42"/>
    <w:rsid w:val="004C088A"/>
    <w:rsid w:val="004C264F"/>
    <w:rsid w:val="004C4564"/>
    <w:rsid w:val="004D2561"/>
    <w:rsid w:val="004D727E"/>
    <w:rsid w:val="004E08EA"/>
    <w:rsid w:val="004E3C2C"/>
    <w:rsid w:val="004E7423"/>
    <w:rsid w:val="004F7097"/>
    <w:rsid w:val="0050217F"/>
    <w:rsid w:val="00502417"/>
    <w:rsid w:val="00503141"/>
    <w:rsid w:val="005057C0"/>
    <w:rsid w:val="00507F15"/>
    <w:rsid w:val="00510719"/>
    <w:rsid w:val="0051135B"/>
    <w:rsid w:val="0051407F"/>
    <w:rsid w:val="00514E59"/>
    <w:rsid w:val="005177E6"/>
    <w:rsid w:val="00527B40"/>
    <w:rsid w:val="005339C4"/>
    <w:rsid w:val="00537F72"/>
    <w:rsid w:val="0054006C"/>
    <w:rsid w:val="0054283C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23FE"/>
    <w:rsid w:val="00593539"/>
    <w:rsid w:val="005963A2"/>
    <w:rsid w:val="005973A0"/>
    <w:rsid w:val="005A024C"/>
    <w:rsid w:val="005A135B"/>
    <w:rsid w:val="005A2827"/>
    <w:rsid w:val="005A3F97"/>
    <w:rsid w:val="005B1D29"/>
    <w:rsid w:val="005B2825"/>
    <w:rsid w:val="005B2D2B"/>
    <w:rsid w:val="005B2FAE"/>
    <w:rsid w:val="005B36DD"/>
    <w:rsid w:val="005B6B34"/>
    <w:rsid w:val="005C37D1"/>
    <w:rsid w:val="005C3C25"/>
    <w:rsid w:val="005C634A"/>
    <w:rsid w:val="005C6C1E"/>
    <w:rsid w:val="005D1D9D"/>
    <w:rsid w:val="005D6FDE"/>
    <w:rsid w:val="005E003A"/>
    <w:rsid w:val="005E2C2E"/>
    <w:rsid w:val="005E3075"/>
    <w:rsid w:val="005E762D"/>
    <w:rsid w:val="005F02DA"/>
    <w:rsid w:val="005F369B"/>
    <w:rsid w:val="005F403A"/>
    <w:rsid w:val="005F4BE1"/>
    <w:rsid w:val="005F654C"/>
    <w:rsid w:val="005F6E3D"/>
    <w:rsid w:val="006022C3"/>
    <w:rsid w:val="00604428"/>
    <w:rsid w:val="00610BC3"/>
    <w:rsid w:val="00611A09"/>
    <w:rsid w:val="00616D1F"/>
    <w:rsid w:val="00620B68"/>
    <w:rsid w:val="00620ECF"/>
    <w:rsid w:val="00620F08"/>
    <w:rsid w:val="006244D2"/>
    <w:rsid w:val="00626E18"/>
    <w:rsid w:val="00627A55"/>
    <w:rsid w:val="006315CD"/>
    <w:rsid w:val="00631D32"/>
    <w:rsid w:val="00632F40"/>
    <w:rsid w:val="006403DF"/>
    <w:rsid w:val="0064167D"/>
    <w:rsid w:val="00670C65"/>
    <w:rsid w:val="0067196A"/>
    <w:rsid w:val="00673503"/>
    <w:rsid w:val="00673A5E"/>
    <w:rsid w:val="00677427"/>
    <w:rsid w:val="00682BA8"/>
    <w:rsid w:val="0069162A"/>
    <w:rsid w:val="00693627"/>
    <w:rsid w:val="00693839"/>
    <w:rsid w:val="006A5CF5"/>
    <w:rsid w:val="006B4018"/>
    <w:rsid w:val="006C07ED"/>
    <w:rsid w:val="006C28B0"/>
    <w:rsid w:val="006C3A6D"/>
    <w:rsid w:val="006C77E9"/>
    <w:rsid w:val="006D5C31"/>
    <w:rsid w:val="006D64CD"/>
    <w:rsid w:val="006D74E1"/>
    <w:rsid w:val="006E3C2A"/>
    <w:rsid w:val="006E516D"/>
    <w:rsid w:val="006E78E9"/>
    <w:rsid w:val="006F51DD"/>
    <w:rsid w:val="007160BF"/>
    <w:rsid w:val="00725451"/>
    <w:rsid w:val="00731AF4"/>
    <w:rsid w:val="007334B3"/>
    <w:rsid w:val="00736D0A"/>
    <w:rsid w:val="007374AC"/>
    <w:rsid w:val="00756FDD"/>
    <w:rsid w:val="007610A8"/>
    <w:rsid w:val="007634B0"/>
    <w:rsid w:val="00763BA2"/>
    <w:rsid w:val="007730F9"/>
    <w:rsid w:val="00783075"/>
    <w:rsid w:val="00783B1D"/>
    <w:rsid w:val="00796D65"/>
    <w:rsid w:val="007A003A"/>
    <w:rsid w:val="007A2721"/>
    <w:rsid w:val="007B28D4"/>
    <w:rsid w:val="007B3B76"/>
    <w:rsid w:val="007C1F88"/>
    <w:rsid w:val="007C5C68"/>
    <w:rsid w:val="007D17BD"/>
    <w:rsid w:val="007D20E9"/>
    <w:rsid w:val="007D7AF9"/>
    <w:rsid w:val="007E5980"/>
    <w:rsid w:val="00803F3B"/>
    <w:rsid w:val="00805EA0"/>
    <w:rsid w:val="00810873"/>
    <w:rsid w:val="00810C36"/>
    <w:rsid w:val="0081658A"/>
    <w:rsid w:val="00817F57"/>
    <w:rsid w:val="00822AF0"/>
    <w:rsid w:val="0082318E"/>
    <w:rsid w:val="00824B16"/>
    <w:rsid w:val="00824EF2"/>
    <w:rsid w:val="00833B54"/>
    <w:rsid w:val="008451AD"/>
    <w:rsid w:val="008454B8"/>
    <w:rsid w:val="0084726C"/>
    <w:rsid w:val="008473DC"/>
    <w:rsid w:val="008509F0"/>
    <w:rsid w:val="00850C0E"/>
    <w:rsid w:val="00852722"/>
    <w:rsid w:val="0085372B"/>
    <w:rsid w:val="00853ECE"/>
    <w:rsid w:val="00854144"/>
    <w:rsid w:val="0085789E"/>
    <w:rsid w:val="0086245E"/>
    <w:rsid w:val="00863F9F"/>
    <w:rsid w:val="0086571B"/>
    <w:rsid w:val="008875A5"/>
    <w:rsid w:val="00887D2D"/>
    <w:rsid w:val="008939C1"/>
    <w:rsid w:val="00897431"/>
    <w:rsid w:val="008A128E"/>
    <w:rsid w:val="008A3225"/>
    <w:rsid w:val="008A726C"/>
    <w:rsid w:val="008B11D5"/>
    <w:rsid w:val="008B72AF"/>
    <w:rsid w:val="008C481F"/>
    <w:rsid w:val="008C7898"/>
    <w:rsid w:val="008E0F8E"/>
    <w:rsid w:val="008E2103"/>
    <w:rsid w:val="008E5C14"/>
    <w:rsid w:val="008F3623"/>
    <w:rsid w:val="008F38FB"/>
    <w:rsid w:val="008F6341"/>
    <w:rsid w:val="008F7490"/>
    <w:rsid w:val="00900DFE"/>
    <w:rsid w:val="00904A56"/>
    <w:rsid w:val="00906442"/>
    <w:rsid w:val="00907D6A"/>
    <w:rsid w:val="00911B6C"/>
    <w:rsid w:val="0091464E"/>
    <w:rsid w:val="00914A18"/>
    <w:rsid w:val="00915B17"/>
    <w:rsid w:val="00920DB0"/>
    <w:rsid w:val="0092197D"/>
    <w:rsid w:val="00921DC7"/>
    <w:rsid w:val="00922E63"/>
    <w:rsid w:val="0092330E"/>
    <w:rsid w:val="0092552D"/>
    <w:rsid w:val="0092793E"/>
    <w:rsid w:val="009321E1"/>
    <w:rsid w:val="00936DF0"/>
    <w:rsid w:val="00937F02"/>
    <w:rsid w:val="00940BB8"/>
    <w:rsid w:val="009428FC"/>
    <w:rsid w:val="009445B6"/>
    <w:rsid w:val="00950481"/>
    <w:rsid w:val="009507E1"/>
    <w:rsid w:val="0095256E"/>
    <w:rsid w:val="009568EA"/>
    <w:rsid w:val="009658ED"/>
    <w:rsid w:val="00966D2A"/>
    <w:rsid w:val="00972009"/>
    <w:rsid w:val="00973F96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C7EC6"/>
    <w:rsid w:val="009D0227"/>
    <w:rsid w:val="009D2CE7"/>
    <w:rsid w:val="009D77EE"/>
    <w:rsid w:val="009E779A"/>
    <w:rsid w:val="009F11FE"/>
    <w:rsid w:val="00A02F46"/>
    <w:rsid w:val="00A034EA"/>
    <w:rsid w:val="00A15C2D"/>
    <w:rsid w:val="00A267FD"/>
    <w:rsid w:val="00A273BE"/>
    <w:rsid w:val="00A30262"/>
    <w:rsid w:val="00A3402B"/>
    <w:rsid w:val="00A342BC"/>
    <w:rsid w:val="00A37D74"/>
    <w:rsid w:val="00A41BB9"/>
    <w:rsid w:val="00A616A5"/>
    <w:rsid w:val="00A62B03"/>
    <w:rsid w:val="00A66A8B"/>
    <w:rsid w:val="00A75A26"/>
    <w:rsid w:val="00A80F2D"/>
    <w:rsid w:val="00A827C2"/>
    <w:rsid w:val="00A839B3"/>
    <w:rsid w:val="00A8423B"/>
    <w:rsid w:val="00A85FFC"/>
    <w:rsid w:val="00A87577"/>
    <w:rsid w:val="00A87C4B"/>
    <w:rsid w:val="00A93FFF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2072"/>
    <w:rsid w:val="00AE4ED0"/>
    <w:rsid w:val="00AF7D40"/>
    <w:rsid w:val="00AF7E37"/>
    <w:rsid w:val="00B00776"/>
    <w:rsid w:val="00B10C84"/>
    <w:rsid w:val="00B22FCD"/>
    <w:rsid w:val="00B2323B"/>
    <w:rsid w:val="00B23513"/>
    <w:rsid w:val="00B325A8"/>
    <w:rsid w:val="00B33594"/>
    <w:rsid w:val="00B348B5"/>
    <w:rsid w:val="00B371D0"/>
    <w:rsid w:val="00B3771A"/>
    <w:rsid w:val="00B4396D"/>
    <w:rsid w:val="00B453C3"/>
    <w:rsid w:val="00B457DB"/>
    <w:rsid w:val="00B460B1"/>
    <w:rsid w:val="00B47006"/>
    <w:rsid w:val="00B54211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727"/>
    <w:rsid w:val="00B8589A"/>
    <w:rsid w:val="00B870EA"/>
    <w:rsid w:val="00B9012D"/>
    <w:rsid w:val="00B91EE2"/>
    <w:rsid w:val="00B9393D"/>
    <w:rsid w:val="00B9429B"/>
    <w:rsid w:val="00B948CC"/>
    <w:rsid w:val="00B95794"/>
    <w:rsid w:val="00BA6A4D"/>
    <w:rsid w:val="00BA6B85"/>
    <w:rsid w:val="00BB0CBE"/>
    <w:rsid w:val="00BB2F31"/>
    <w:rsid w:val="00BB3371"/>
    <w:rsid w:val="00BB6146"/>
    <w:rsid w:val="00BB74D2"/>
    <w:rsid w:val="00BB7706"/>
    <w:rsid w:val="00BC00D0"/>
    <w:rsid w:val="00BC09DC"/>
    <w:rsid w:val="00BC0D72"/>
    <w:rsid w:val="00BC2C56"/>
    <w:rsid w:val="00BC7F1B"/>
    <w:rsid w:val="00BD36BB"/>
    <w:rsid w:val="00BD5153"/>
    <w:rsid w:val="00BE0267"/>
    <w:rsid w:val="00BE0544"/>
    <w:rsid w:val="00BE0D9C"/>
    <w:rsid w:val="00BE29D2"/>
    <w:rsid w:val="00BE3B46"/>
    <w:rsid w:val="00BE60AD"/>
    <w:rsid w:val="00BE6F8D"/>
    <w:rsid w:val="00BE73FD"/>
    <w:rsid w:val="00BF048A"/>
    <w:rsid w:val="00BF1B9D"/>
    <w:rsid w:val="00BF6A21"/>
    <w:rsid w:val="00C01AFE"/>
    <w:rsid w:val="00C022A5"/>
    <w:rsid w:val="00C11362"/>
    <w:rsid w:val="00C16E17"/>
    <w:rsid w:val="00C20944"/>
    <w:rsid w:val="00C21184"/>
    <w:rsid w:val="00C21DC4"/>
    <w:rsid w:val="00C2404C"/>
    <w:rsid w:val="00C25FED"/>
    <w:rsid w:val="00C33636"/>
    <w:rsid w:val="00C3790C"/>
    <w:rsid w:val="00C37A10"/>
    <w:rsid w:val="00C57B05"/>
    <w:rsid w:val="00C616F7"/>
    <w:rsid w:val="00C67F8A"/>
    <w:rsid w:val="00C7236A"/>
    <w:rsid w:val="00C739EC"/>
    <w:rsid w:val="00C77574"/>
    <w:rsid w:val="00C949F1"/>
    <w:rsid w:val="00C97586"/>
    <w:rsid w:val="00CA0343"/>
    <w:rsid w:val="00CA25B5"/>
    <w:rsid w:val="00CB299A"/>
    <w:rsid w:val="00CB477E"/>
    <w:rsid w:val="00CB4C5B"/>
    <w:rsid w:val="00CC0043"/>
    <w:rsid w:val="00CC2399"/>
    <w:rsid w:val="00CC2491"/>
    <w:rsid w:val="00CC5B5D"/>
    <w:rsid w:val="00CD14B7"/>
    <w:rsid w:val="00CD65C4"/>
    <w:rsid w:val="00CD7A86"/>
    <w:rsid w:val="00CE032B"/>
    <w:rsid w:val="00CE16A3"/>
    <w:rsid w:val="00CE19BB"/>
    <w:rsid w:val="00CE2F84"/>
    <w:rsid w:val="00CE4561"/>
    <w:rsid w:val="00CF2782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3EA"/>
    <w:rsid w:val="00D30B6A"/>
    <w:rsid w:val="00D30E7C"/>
    <w:rsid w:val="00D31746"/>
    <w:rsid w:val="00D32E7A"/>
    <w:rsid w:val="00D33BA3"/>
    <w:rsid w:val="00D378D2"/>
    <w:rsid w:val="00D378DC"/>
    <w:rsid w:val="00D46229"/>
    <w:rsid w:val="00D479CC"/>
    <w:rsid w:val="00D508CC"/>
    <w:rsid w:val="00D5102D"/>
    <w:rsid w:val="00D51067"/>
    <w:rsid w:val="00D52CB0"/>
    <w:rsid w:val="00D60E12"/>
    <w:rsid w:val="00D64593"/>
    <w:rsid w:val="00D674E8"/>
    <w:rsid w:val="00D71112"/>
    <w:rsid w:val="00D7177F"/>
    <w:rsid w:val="00D73370"/>
    <w:rsid w:val="00D80A34"/>
    <w:rsid w:val="00D82980"/>
    <w:rsid w:val="00D83FAE"/>
    <w:rsid w:val="00D85E87"/>
    <w:rsid w:val="00D86E1D"/>
    <w:rsid w:val="00D935EF"/>
    <w:rsid w:val="00D9500F"/>
    <w:rsid w:val="00D95CD7"/>
    <w:rsid w:val="00D96EDD"/>
    <w:rsid w:val="00DA1BAD"/>
    <w:rsid w:val="00DA45B9"/>
    <w:rsid w:val="00DA6BD9"/>
    <w:rsid w:val="00DB0F6A"/>
    <w:rsid w:val="00DB6CED"/>
    <w:rsid w:val="00DC269F"/>
    <w:rsid w:val="00DC7CC4"/>
    <w:rsid w:val="00DD4D56"/>
    <w:rsid w:val="00DE070E"/>
    <w:rsid w:val="00DE2715"/>
    <w:rsid w:val="00DE5051"/>
    <w:rsid w:val="00DF35CD"/>
    <w:rsid w:val="00E077BA"/>
    <w:rsid w:val="00E14731"/>
    <w:rsid w:val="00E1510D"/>
    <w:rsid w:val="00E25E27"/>
    <w:rsid w:val="00E26192"/>
    <w:rsid w:val="00E3173A"/>
    <w:rsid w:val="00E3333D"/>
    <w:rsid w:val="00E34273"/>
    <w:rsid w:val="00E35B29"/>
    <w:rsid w:val="00E401EA"/>
    <w:rsid w:val="00E4366A"/>
    <w:rsid w:val="00E44294"/>
    <w:rsid w:val="00E5027B"/>
    <w:rsid w:val="00E50FF8"/>
    <w:rsid w:val="00E52202"/>
    <w:rsid w:val="00E540FF"/>
    <w:rsid w:val="00E548C8"/>
    <w:rsid w:val="00E551E8"/>
    <w:rsid w:val="00E55620"/>
    <w:rsid w:val="00E62E87"/>
    <w:rsid w:val="00E64358"/>
    <w:rsid w:val="00E71BE8"/>
    <w:rsid w:val="00E751B9"/>
    <w:rsid w:val="00E77698"/>
    <w:rsid w:val="00E820D9"/>
    <w:rsid w:val="00E83D9C"/>
    <w:rsid w:val="00E87DB5"/>
    <w:rsid w:val="00E94289"/>
    <w:rsid w:val="00E96609"/>
    <w:rsid w:val="00E96EED"/>
    <w:rsid w:val="00EA0E1C"/>
    <w:rsid w:val="00EA739F"/>
    <w:rsid w:val="00EB0716"/>
    <w:rsid w:val="00EB10EB"/>
    <w:rsid w:val="00EB3684"/>
    <w:rsid w:val="00EB498D"/>
    <w:rsid w:val="00EB4D75"/>
    <w:rsid w:val="00EB659D"/>
    <w:rsid w:val="00EB7763"/>
    <w:rsid w:val="00EC1CB7"/>
    <w:rsid w:val="00ED69C1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5AF0"/>
    <w:rsid w:val="00F06A01"/>
    <w:rsid w:val="00F1573E"/>
    <w:rsid w:val="00F17119"/>
    <w:rsid w:val="00F174BD"/>
    <w:rsid w:val="00F1797F"/>
    <w:rsid w:val="00F37754"/>
    <w:rsid w:val="00F45FD5"/>
    <w:rsid w:val="00F47B2A"/>
    <w:rsid w:val="00F509C1"/>
    <w:rsid w:val="00F53835"/>
    <w:rsid w:val="00F54E47"/>
    <w:rsid w:val="00F61ADE"/>
    <w:rsid w:val="00F62438"/>
    <w:rsid w:val="00F624D3"/>
    <w:rsid w:val="00F62D15"/>
    <w:rsid w:val="00F63804"/>
    <w:rsid w:val="00F64E9F"/>
    <w:rsid w:val="00F73D22"/>
    <w:rsid w:val="00F74559"/>
    <w:rsid w:val="00F758C6"/>
    <w:rsid w:val="00F7627C"/>
    <w:rsid w:val="00F76C5D"/>
    <w:rsid w:val="00F7757E"/>
    <w:rsid w:val="00F82CCA"/>
    <w:rsid w:val="00F830A0"/>
    <w:rsid w:val="00F86829"/>
    <w:rsid w:val="00F91869"/>
    <w:rsid w:val="00F94921"/>
    <w:rsid w:val="00F959D7"/>
    <w:rsid w:val="00FA592C"/>
    <w:rsid w:val="00FB0AA3"/>
    <w:rsid w:val="00FB1C22"/>
    <w:rsid w:val="00FC0D63"/>
    <w:rsid w:val="00FD1087"/>
    <w:rsid w:val="00FD7544"/>
    <w:rsid w:val="00FE1669"/>
    <w:rsid w:val="00FF796F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1B8B7D-4439-4399-B5DC-7E7178497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BC7F1B"/>
    <w:rPr>
      <w:rFonts w:cs="Times New Roman"/>
      <w:sz w:val="2"/>
    </w:rPr>
  </w:style>
  <w:style w:type="paragraph" w:styleId="af">
    <w:name w:val="Body Text"/>
    <w:basedOn w:val="a"/>
    <w:link w:val="af0"/>
    <w:uiPriority w:val="99"/>
    <w:semiHidden/>
    <w:unhideWhenUsed/>
    <w:rsid w:val="00CE032B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E032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777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241</cp:revision>
  <cp:lastPrinted>2023-12-26T01:18:00Z</cp:lastPrinted>
  <dcterms:created xsi:type="dcterms:W3CDTF">2019-01-17T06:13:00Z</dcterms:created>
  <dcterms:modified xsi:type="dcterms:W3CDTF">2023-12-26T01:19:00Z</dcterms:modified>
</cp:coreProperties>
</file>